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Normanton and Hemsworth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Normanton and Hemsworth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Normanton and Hemsworth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Normanton and Hemsworth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Normanton and Hemsworth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Normanton and Hemsworth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62.2% </w:t>
      </w:r>
      <w:r w:rsidRPr="004747BF">
        <w:rPr>
          <w:rFonts w:ascii="Libre Franklin Light" w:eastAsia="Times New Roman" w:hAnsi="Libre Franklin Light" w:cs="Calibri Light"/>
        </w:rPr>
        <w:t xml:space="preserve">of those respondents classified as PGSI 8+ in Normanton and Hemsworth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Normanton and Hemsworth is estimated to be </w:t>
      </w:r>
      <w:r w:rsidRPr="00773DF7">
        <w:rPr>
          <w:rFonts w:ascii="Libre Franklin Light" w:eastAsia="Times New Roman" w:hAnsi="Libre Franklin Light" w:cs="Calibri Light"/>
          <w:b/>
          <w:bCs/>
          <w:color w:val="C45911" w:themeColor="accent2" w:themeShade="BF"/>
        </w:rPr>
        <w:t xml:space="preserve">£2,439,609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Normanton and Hemsworth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Normanton and Hemsworth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Normanton and Hemsworth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Normanton and Hemsworth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manton and Hems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Normanton and Hemsworth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manton and Hems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Normanton and Hemsworth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Normanton and Hemsworth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manton and Hems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Normanton and Hemsworth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Normanton and Hemsworth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Normanton and Hemsworth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Normanton and Hemsworth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Normanton and Hemsworth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Normanton and Hemsworth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£2,439,609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Normanton and Hemsworth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£39,737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£821,788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£58,870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£16,557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£30,355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£1,472,302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£2,439,609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Normanton and Hemsworth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Normanton and Hemsworth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Normanton and Hemsworth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Normanton and Hemsworth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Normanton and Hemsworth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Normanton and Hemsworth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Normanton and Hemsworth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Normanton and Hemsworth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Normanton and Hemsworth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Normanton and Hemsworth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Normanton and Hemsworth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Normanton and Hemsworth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FBC16EE-C92C-4DB3-8179-FAE7582BD1D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